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130DF16D" w:rsidR="00D309CC" w:rsidRPr="009F0E8D" w:rsidRDefault="00D309CC" w:rsidP="00D46431">
      <w:pPr>
        <w:pStyle w:val="CH"/>
      </w:pPr>
      <w:bookmarkStart w:id="0" w:name="historyclause"/>
      <w:r w:rsidRPr="009F0E8D">
        <w:t>3GPP RAN</w:t>
      </w:r>
      <w:r w:rsidR="00CF20E3" w:rsidRPr="009F0E8D">
        <w:t xml:space="preserve"> </w:t>
      </w:r>
      <w:r w:rsidRPr="009F0E8D">
        <w:t>WG</w:t>
      </w:r>
      <w:r w:rsidR="009F0E8D" w:rsidRPr="009F0E8D">
        <w:t>4</w:t>
      </w:r>
      <w:r w:rsidRPr="009F0E8D">
        <w:t xml:space="preserve"> Meeting #</w:t>
      </w:r>
      <w:r w:rsidR="009F0E8D" w:rsidRPr="009F0E8D">
        <w:t>9</w:t>
      </w:r>
      <w:r w:rsidR="006206BE">
        <w:t>7</w:t>
      </w:r>
      <w:r w:rsidR="00331EE3">
        <w:t>-e</w:t>
      </w:r>
      <w:r w:rsidRPr="009F0E8D">
        <w:tab/>
      </w:r>
      <w:r w:rsidR="00D46431" w:rsidRPr="009F0E8D">
        <w:tab/>
      </w:r>
      <w:r w:rsidR="007933B2" w:rsidRPr="007933B2">
        <w:t>R4-2014887</w:t>
      </w:r>
      <w:bookmarkStart w:id="1" w:name="_GoBack"/>
      <w:bookmarkEnd w:id="1"/>
    </w:p>
    <w:p w14:paraId="50DC9730" w14:textId="7FB86F2D" w:rsidR="00D309CC" w:rsidRPr="00FD166F" w:rsidRDefault="006206BE" w:rsidP="00D46431">
      <w:pPr>
        <w:pStyle w:val="CH"/>
        <w:tabs>
          <w:tab w:val="clear" w:pos="7920"/>
        </w:tabs>
        <w:rPr>
          <w:b w:val="0"/>
        </w:rPr>
      </w:pPr>
      <w:r w:rsidRPr="006206BE">
        <w:t>Electronic meeting, 2nd – 13th November 2020</w:t>
      </w:r>
      <w:r w:rsidR="00D46431" w:rsidRPr="009F0E8D">
        <w:tab/>
      </w:r>
    </w:p>
    <w:p w14:paraId="39A0EE25" w14:textId="77777777" w:rsidR="00D309CC" w:rsidRDefault="00D309CC" w:rsidP="00D309CC">
      <w:pPr>
        <w:tabs>
          <w:tab w:val="left" w:pos="2160"/>
        </w:tabs>
        <w:rPr>
          <w:rFonts w:ascii="Arial" w:hAnsi="Arial" w:cs="Arial"/>
          <w:b/>
        </w:rPr>
      </w:pPr>
    </w:p>
    <w:p w14:paraId="6DDCE159" w14:textId="2C3B75C7" w:rsidR="00D309CC" w:rsidRPr="0008103A" w:rsidRDefault="00D309CC" w:rsidP="00D309CC">
      <w:pPr>
        <w:pStyle w:val="CH"/>
        <w:rPr>
          <w:b w:val="0"/>
        </w:rPr>
      </w:pPr>
      <w:r w:rsidRPr="0008103A">
        <w:t>Agenda item:</w:t>
      </w:r>
      <w:r>
        <w:tab/>
      </w:r>
      <w:r w:rsidR="006F4767">
        <w:t>7</w:t>
      </w:r>
      <w:r w:rsidR="00AD084F">
        <w:t>.1.1</w:t>
      </w:r>
      <w:r w:rsidR="006F4767">
        <w:t>.1</w:t>
      </w:r>
    </w:p>
    <w:p w14:paraId="4DBE005A" w14:textId="77777777" w:rsidR="00D309CC" w:rsidRPr="0008103A" w:rsidRDefault="00D309CC" w:rsidP="00D309CC">
      <w:pPr>
        <w:pStyle w:val="CH"/>
        <w:rPr>
          <w:b w:val="0"/>
        </w:rPr>
      </w:pPr>
      <w:r>
        <w:t>Source:</w:t>
      </w:r>
      <w:r>
        <w:tab/>
        <w:t>Apple Inc.</w:t>
      </w:r>
    </w:p>
    <w:p w14:paraId="0D2061A1" w14:textId="370643CC" w:rsidR="00D309CC" w:rsidRDefault="00D309CC" w:rsidP="005619F8">
      <w:pPr>
        <w:pStyle w:val="CH"/>
        <w:ind w:left="2268" w:hanging="2268"/>
      </w:pPr>
      <w:r w:rsidRPr="0008103A">
        <w:t>Title:</w:t>
      </w:r>
      <w:r w:rsidRPr="0008103A">
        <w:tab/>
      </w:r>
      <w:r w:rsidR="006F4767" w:rsidRPr="006F4767">
        <w:t>NR-U 60kHz SCS</w:t>
      </w:r>
    </w:p>
    <w:p w14:paraId="052B1E0C" w14:textId="32C49995" w:rsidR="00104BC6" w:rsidRDefault="00104BC6" w:rsidP="00D309CC">
      <w:pPr>
        <w:pStyle w:val="CH"/>
      </w:pPr>
      <w:r>
        <w:t>WI/SI:</w:t>
      </w:r>
      <w:r>
        <w:tab/>
      </w:r>
      <w:proofErr w:type="spellStart"/>
      <w:r w:rsidR="005619F8" w:rsidRPr="005619F8">
        <w:t>NR_unlic</w:t>
      </w:r>
      <w:proofErr w:type="spellEnd"/>
    </w:p>
    <w:p w14:paraId="6C6D1281" w14:textId="182CACBE" w:rsidR="00104BC6" w:rsidRDefault="00104BC6" w:rsidP="00D309CC">
      <w:pPr>
        <w:pStyle w:val="CH"/>
        <w:rPr>
          <w:b w:val="0"/>
        </w:rPr>
      </w:pPr>
      <w:r>
        <w:t>Release:</w:t>
      </w:r>
      <w:r>
        <w:tab/>
      </w:r>
      <w:r w:rsidRPr="001729FA">
        <w:t>Rel-</w:t>
      </w:r>
      <w:r w:rsidR="001729FA" w:rsidRPr="001729FA">
        <w:t>16</w:t>
      </w:r>
    </w:p>
    <w:p w14:paraId="2E4E044D" w14:textId="1E179A88" w:rsidR="00D309CC" w:rsidRDefault="00D309CC" w:rsidP="00D309CC">
      <w:pPr>
        <w:pStyle w:val="CH"/>
      </w:pPr>
      <w:r>
        <w:t>Document for:</w:t>
      </w:r>
      <w:r>
        <w:tab/>
      </w:r>
      <w:r w:rsidR="00331EE3">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6130B09" w14:textId="46E4FBF1" w:rsidR="00FE4478" w:rsidRDefault="00FE4478" w:rsidP="008E7986">
      <w:r>
        <w:t xml:space="preserve">NR-U WI aims at specifying how the NR technology can be used on the unlicensed spectrum thus benefiting from unlicensed frequency bands, such as 5GHz and 6GHz. One of the </w:t>
      </w:r>
      <w:r w:rsidR="00007D52">
        <w:t xml:space="preserve">NR-U </w:t>
      </w:r>
      <w:r>
        <w:t>features is so-called wideband operation</w:t>
      </w:r>
      <w:r w:rsidR="00007D52">
        <w:t xml:space="preserve"> that allows for</w:t>
      </w:r>
      <w:r>
        <w:t xml:space="preserve"> schedul</w:t>
      </w:r>
      <w:r w:rsidR="00007D52">
        <w:t>ing data</w:t>
      </w:r>
      <w:r>
        <w:t xml:space="preserve"> over the channel bandwidth larger than 20MHz, e.g. </w:t>
      </w:r>
      <w:proofErr w:type="gramStart"/>
      <w:r>
        <w:t>40..</w:t>
      </w:r>
      <w:proofErr w:type="gramEnd"/>
      <w:r>
        <w:t xml:space="preserve">80MHz. However, as discussed and preliminary agreed by RAN WG4, wideband operation for NR-U would require introduction of so-called in-carrier guard band because the LBT procedure is still performed for 20MHz sub-bands. </w:t>
      </w:r>
    </w:p>
    <w:p w14:paraId="06E92CC7" w14:textId="1268C1D7" w:rsidR="008E7986" w:rsidRDefault="00DE7963" w:rsidP="008E7986">
      <w:r>
        <w:t>After</w:t>
      </w:r>
      <w:r w:rsidR="00997C58">
        <w:t xml:space="preserve"> the RAN4#9</w:t>
      </w:r>
      <w:r>
        <w:t>3</w:t>
      </w:r>
      <w:r w:rsidR="00997C58">
        <w:t xml:space="preserve"> meeting, several contributions were made regarding how the in-carrier guard bands can be calculated and how to design the common RB grid spanning multiple LBT sub-bands</w:t>
      </w:r>
      <w:r>
        <w:t>.</w:t>
      </w:r>
      <w:r w:rsidR="00997C58">
        <w:t xml:space="preserve"> </w:t>
      </w:r>
      <w:r>
        <w:t xml:space="preserve">Based on that the following way forward document was agreed </w:t>
      </w:r>
      <w:r>
        <w:rPr>
          <w:highlight w:val="yellow"/>
        </w:rPr>
        <w:fldChar w:fldCharType="begin"/>
      </w:r>
      <w:r>
        <w:instrText xml:space="preserve"> REF _Ref37077689 \r \h </w:instrText>
      </w:r>
      <w:r>
        <w:rPr>
          <w:highlight w:val="yellow"/>
        </w:rPr>
      </w:r>
      <w:r>
        <w:rPr>
          <w:highlight w:val="yellow"/>
        </w:rPr>
        <w:fldChar w:fldCharType="separate"/>
      </w:r>
      <w:r>
        <w:t>[1]</w:t>
      </w:r>
      <w:r>
        <w:rPr>
          <w:highlight w:val="yellow"/>
        </w:rPr>
        <w:fldChar w:fldCharType="end"/>
      </w:r>
      <w:r>
        <w:t xml:space="preserve">, capturing </w:t>
      </w:r>
      <w:r w:rsidR="00007D52">
        <w:t>in</w:t>
      </w:r>
      <w:r>
        <w:t>-carrier guard band sizes for different channel bandwidths and sub-carrier spaces</w:t>
      </w:r>
      <w:r w:rsidR="00425DC6">
        <w:t>.</w:t>
      </w:r>
      <w:r>
        <w:t xml:space="preserve"> However, RAN WG4 did not reach agreement on the intra-carrier guard bands for 60kHz SCS, for which two options were identified. In this discussion paper we elaborate further on details of two alternatives. </w:t>
      </w:r>
    </w:p>
    <w:p w14:paraId="0D033245" w14:textId="77777777" w:rsidR="005C18FE" w:rsidRDefault="008E7986" w:rsidP="005C18FE">
      <w:pPr>
        <w:pStyle w:val="Heading1"/>
      </w:pPr>
      <w:r>
        <w:t>2</w:t>
      </w:r>
      <w:r>
        <w:tab/>
      </w:r>
      <w:r w:rsidR="005C18FE">
        <w:t>Intra-carrier guard band for 60kHz SCS</w:t>
      </w:r>
    </w:p>
    <w:p w14:paraId="4EAC4480" w14:textId="77777777" w:rsidR="005C18FE" w:rsidRDefault="005C18FE" w:rsidP="005C18FE">
      <w:r>
        <w:t xml:space="preserve">To enable wide-band operation RAN WG4 has devised so-called intra-carrier guard bands which on the one hand can be scheduled with data when LBT passes for contiguous sub-bands, and at the same time will work as guard bands when LBT fails. RAN WG4 agreed the in-carrier guard-band sizes for different channel bandwidths and subcarrier sizes as presented in Table 3-1 below. To achieve the best spectrum utilization the number of RBs for wideband operation is the same as for the corresponding channel bandwidth size. As an example, for 40MHz channel at 15kHz SCS, the wideband RB allocation is 105-6-105, and the total number of RBs 216, i.e. the same as for the normal 40MHz channel. </w:t>
      </w:r>
    </w:p>
    <w:p w14:paraId="41CCCE9F" w14:textId="77777777" w:rsidR="005C18FE" w:rsidRDefault="005C18FE" w:rsidP="005C18FE"/>
    <w:p w14:paraId="691F87B8" w14:textId="77777777" w:rsidR="005C18FE" w:rsidRDefault="005C18FE" w:rsidP="005C18FE">
      <w:pPr>
        <w:pStyle w:val="TH"/>
      </w:pPr>
      <w:r>
        <w:t>Table 3-1: Agreed in-carrier guard band sizes.</w:t>
      </w:r>
    </w:p>
    <w:tbl>
      <w:tblPr>
        <w:tblW w:w="9488" w:type="dxa"/>
        <w:tblLayout w:type="fixed"/>
        <w:tblCellMar>
          <w:left w:w="0" w:type="dxa"/>
          <w:right w:w="0" w:type="dxa"/>
        </w:tblCellMar>
        <w:tblLook w:val="0420" w:firstRow="1" w:lastRow="0" w:firstColumn="0" w:lastColumn="0" w:noHBand="0" w:noVBand="1"/>
      </w:tblPr>
      <w:tblGrid>
        <w:gridCol w:w="1266"/>
        <w:gridCol w:w="992"/>
        <w:gridCol w:w="993"/>
        <w:gridCol w:w="992"/>
        <w:gridCol w:w="1417"/>
        <w:gridCol w:w="1134"/>
        <w:gridCol w:w="1701"/>
        <w:gridCol w:w="993"/>
      </w:tblGrid>
      <w:tr w:rsidR="005C18FE" w:rsidRPr="00294E47" w14:paraId="134B4AC8" w14:textId="77777777" w:rsidTr="003D5D10">
        <w:tc>
          <w:tcPr>
            <w:tcW w:w="126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9A69580" w14:textId="77777777" w:rsidR="005C18FE" w:rsidRPr="00294E47" w:rsidRDefault="005C18FE" w:rsidP="003D5D10">
            <w:pPr>
              <w:rPr>
                <w:sz w:val="15"/>
                <w:szCs w:val="15"/>
                <w:lang w:val="de-DE"/>
              </w:rPr>
            </w:pPr>
            <w:r w:rsidRPr="00294E47">
              <w:rPr>
                <w:b/>
                <w:bCs/>
                <w:sz w:val="15"/>
                <w:szCs w:val="15"/>
              </w:rPr>
              <w:t>SCS</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6C252C7" w14:textId="77777777" w:rsidR="005C18FE" w:rsidRPr="00294E47" w:rsidRDefault="005C18FE" w:rsidP="003D5D10">
            <w:pPr>
              <w:rPr>
                <w:sz w:val="15"/>
                <w:szCs w:val="15"/>
                <w:lang w:val="de-DE"/>
              </w:rPr>
            </w:pPr>
            <w:r w:rsidRPr="00294E47">
              <w:rPr>
                <w:b/>
                <w:bCs/>
                <w:sz w:val="15"/>
                <w:szCs w:val="15"/>
              </w:rPr>
              <w:t>20MHz Channels</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7EE58C2" w14:textId="77777777" w:rsidR="005C18FE" w:rsidRPr="00294E47" w:rsidRDefault="005C18FE" w:rsidP="003D5D10">
            <w:pPr>
              <w:rPr>
                <w:sz w:val="15"/>
                <w:szCs w:val="15"/>
                <w:lang w:val="de-DE"/>
              </w:rPr>
            </w:pPr>
            <w:r w:rsidRPr="00294E47">
              <w:rPr>
                <w:b/>
                <w:bCs/>
                <w:sz w:val="15"/>
                <w:szCs w:val="15"/>
              </w:rPr>
              <w:t>40MHz Channels</w:t>
            </w:r>
          </w:p>
        </w:tc>
        <w:tc>
          <w:tcPr>
            <w:tcW w:w="2551"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DCFFAB8" w14:textId="77777777" w:rsidR="005C18FE" w:rsidRPr="00294E47" w:rsidRDefault="005C18FE" w:rsidP="003D5D10">
            <w:pPr>
              <w:rPr>
                <w:sz w:val="15"/>
                <w:szCs w:val="15"/>
                <w:lang w:val="de-DE"/>
              </w:rPr>
            </w:pPr>
            <w:r w:rsidRPr="00294E47">
              <w:rPr>
                <w:b/>
                <w:bCs/>
                <w:sz w:val="15"/>
                <w:szCs w:val="15"/>
              </w:rPr>
              <w:t>60MHz Channels</w:t>
            </w:r>
          </w:p>
        </w:tc>
        <w:tc>
          <w:tcPr>
            <w:tcW w:w="2694"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ED2426D" w14:textId="77777777" w:rsidR="005C18FE" w:rsidRPr="00294E47" w:rsidRDefault="005C18FE" w:rsidP="003D5D10">
            <w:pPr>
              <w:rPr>
                <w:sz w:val="15"/>
                <w:szCs w:val="15"/>
                <w:lang w:val="de-DE"/>
              </w:rPr>
            </w:pPr>
            <w:r w:rsidRPr="00294E47">
              <w:rPr>
                <w:b/>
                <w:bCs/>
                <w:sz w:val="15"/>
                <w:szCs w:val="15"/>
              </w:rPr>
              <w:t>80MHz Channels</w:t>
            </w:r>
          </w:p>
        </w:tc>
      </w:tr>
      <w:tr w:rsidR="005C18FE" w:rsidRPr="00294E47" w14:paraId="4323BA60" w14:textId="77777777" w:rsidTr="003D5D10">
        <w:trPr>
          <w:trHeight w:val="397"/>
        </w:trPr>
        <w:tc>
          <w:tcPr>
            <w:tcW w:w="126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A80A5CF" w14:textId="77777777" w:rsidR="005C18FE" w:rsidRPr="00294E47" w:rsidRDefault="005C18FE" w:rsidP="003D5D10">
            <w:pPr>
              <w:rPr>
                <w:sz w:val="15"/>
                <w:szCs w:val="15"/>
                <w:lang w:val="de-DE"/>
              </w:rPr>
            </w:pPr>
            <w:r w:rsidRPr="00294E47">
              <w:rPr>
                <w:sz w:val="15"/>
                <w:szCs w:val="15"/>
              </w:rPr>
              <w:t>15KHz</w:t>
            </w:r>
          </w:p>
        </w:tc>
        <w:tc>
          <w:tcPr>
            <w:tcW w:w="99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465D728" w14:textId="77777777" w:rsidR="005C18FE" w:rsidRPr="00294E47" w:rsidRDefault="005C18FE" w:rsidP="003D5D10">
            <w:pPr>
              <w:rPr>
                <w:sz w:val="15"/>
                <w:szCs w:val="15"/>
                <w:lang w:val="de-DE"/>
              </w:rPr>
            </w:pPr>
            <w:r w:rsidRPr="00294E47">
              <w:rPr>
                <w:sz w:val="15"/>
                <w:szCs w:val="15"/>
              </w:rPr>
              <w:t>106</w:t>
            </w:r>
          </w:p>
        </w:tc>
        <w:tc>
          <w:tcPr>
            <w:tcW w:w="99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1FBF506" w14:textId="77777777" w:rsidR="005C18FE" w:rsidRPr="00294E47" w:rsidRDefault="005C18FE" w:rsidP="003D5D10">
            <w:pPr>
              <w:rPr>
                <w:sz w:val="15"/>
                <w:szCs w:val="15"/>
                <w:lang w:val="de-DE"/>
              </w:rPr>
            </w:pPr>
            <w:r w:rsidRPr="00294E47">
              <w:rPr>
                <w:sz w:val="15"/>
                <w:szCs w:val="15"/>
              </w:rPr>
              <w:t>105-6-105</w:t>
            </w:r>
          </w:p>
        </w:tc>
        <w:tc>
          <w:tcPr>
            <w:tcW w:w="99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9F39258" w14:textId="77777777" w:rsidR="005C18FE" w:rsidRPr="00294E47" w:rsidRDefault="005C18FE" w:rsidP="003D5D10">
            <w:pPr>
              <w:rPr>
                <w:sz w:val="15"/>
                <w:szCs w:val="15"/>
                <w:lang w:val="de-DE"/>
              </w:rPr>
            </w:pPr>
            <w:r w:rsidRPr="00294E47">
              <w:rPr>
                <w:sz w:val="15"/>
                <w:szCs w:val="15"/>
              </w:rPr>
              <w:t>Max. 216</w:t>
            </w:r>
          </w:p>
        </w:tc>
        <w:tc>
          <w:tcPr>
            <w:tcW w:w="2551"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041DF0E" w14:textId="77777777" w:rsidR="005C18FE" w:rsidRPr="00294E47" w:rsidRDefault="005C18FE" w:rsidP="003D5D10">
            <w:pPr>
              <w:rPr>
                <w:sz w:val="15"/>
                <w:szCs w:val="15"/>
                <w:lang w:val="de-DE"/>
              </w:rPr>
            </w:pPr>
            <w:r w:rsidRPr="00294E47">
              <w:rPr>
                <w:sz w:val="15"/>
                <w:szCs w:val="15"/>
              </w:rPr>
              <w:t>N/A</w:t>
            </w:r>
          </w:p>
        </w:tc>
        <w:tc>
          <w:tcPr>
            <w:tcW w:w="2694"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A1718EA" w14:textId="77777777" w:rsidR="005C18FE" w:rsidRPr="00294E47" w:rsidRDefault="005C18FE" w:rsidP="003D5D10">
            <w:pPr>
              <w:rPr>
                <w:sz w:val="15"/>
                <w:szCs w:val="15"/>
                <w:lang w:val="de-DE"/>
              </w:rPr>
            </w:pPr>
            <w:r w:rsidRPr="00294E47">
              <w:rPr>
                <w:sz w:val="15"/>
                <w:szCs w:val="15"/>
              </w:rPr>
              <w:t>N/A</w:t>
            </w:r>
          </w:p>
        </w:tc>
      </w:tr>
      <w:tr w:rsidR="005C18FE" w:rsidRPr="00294E47" w14:paraId="14825549" w14:textId="77777777" w:rsidTr="003D5D10">
        <w:tc>
          <w:tcPr>
            <w:tcW w:w="12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CB1C7E5" w14:textId="77777777" w:rsidR="005C18FE" w:rsidRPr="00294E47" w:rsidRDefault="005C18FE" w:rsidP="003D5D10">
            <w:pPr>
              <w:rPr>
                <w:sz w:val="15"/>
                <w:szCs w:val="15"/>
                <w:lang w:val="de-DE"/>
              </w:rPr>
            </w:pPr>
            <w:r w:rsidRPr="00294E47">
              <w:rPr>
                <w:sz w:val="15"/>
                <w:szCs w:val="15"/>
              </w:rPr>
              <w:t>30KHz</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B4E7FEB" w14:textId="77777777" w:rsidR="005C18FE" w:rsidRPr="00294E47" w:rsidRDefault="005C18FE" w:rsidP="003D5D10">
            <w:pPr>
              <w:rPr>
                <w:sz w:val="15"/>
                <w:szCs w:val="15"/>
                <w:lang w:val="de-DE"/>
              </w:rPr>
            </w:pPr>
            <w:r w:rsidRPr="00294E47">
              <w:rPr>
                <w:sz w:val="15"/>
                <w:szCs w:val="15"/>
              </w:rPr>
              <w:t>51</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D8E5181" w14:textId="77777777" w:rsidR="005C18FE" w:rsidRPr="00294E47" w:rsidRDefault="005C18FE" w:rsidP="003D5D10">
            <w:pPr>
              <w:rPr>
                <w:sz w:val="15"/>
                <w:szCs w:val="15"/>
                <w:lang w:val="de-DE"/>
              </w:rPr>
            </w:pPr>
            <w:r w:rsidRPr="00294E47">
              <w:rPr>
                <w:sz w:val="15"/>
                <w:szCs w:val="15"/>
              </w:rPr>
              <w:t>50-6-50</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7D9BABA" w14:textId="77777777" w:rsidR="005C18FE" w:rsidRPr="00294E47" w:rsidRDefault="005C18FE" w:rsidP="003D5D10">
            <w:pPr>
              <w:rPr>
                <w:sz w:val="15"/>
                <w:szCs w:val="15"/>
                <w:lang w:val="de-DE"/>
              </w:rPr>
            </w:pPr>
            <w:r w:rsidRPr="00294E47">
              <w:rPr>
                <w:sz w:val="15"/>
                <w:szCs w:val="15"/>
              </w:rPr>
              <w:t>Max. 106</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6DD2499" w14:textId="77777777" w:rsidR="005C18FE" w:rsidRPr="00294E47" w:rsidRDefault="005C18FE" w:rsidP="003D5D10">
            <w:pPr>
              <w:rPr>
                <w:sz w:val="15"/>
                <w:szCs w:val="15"/>
                <w:lang w:val="de-DE"/>
              </w:rPr>
            </w:pPr>
            <w:r w:rsidRPr="00294E47">
              <w:rPr>
                <w:sz w:val="15"/>
                <w:szCs w:val="15"/>
                <w:lang w:val="en-US"/>
              </w:rPr>
              <w:t>50-6-50-6-50</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CD1CFCF" w14:textId="77777777" w:rsidR="005C18FE" w:rsidRPr="00294E47" w:rsidRDefault="005C18FE" w:rsidP="003D5D10">
            <w:pPr>
              <w:rPr>
                <w:sz w:val="15"/>
                <w:szCs w:val="15"/>
                <w:lang w:val="de-DE"/>
              </w:rPr>
            </w:pPr>
            <w:r w:rsidRPr="00294E47">
              <w:rPr>
                <w:sz w:val="15"/>
                <w:szCs w:val="15"/>
              </w:rPr>
              <w:t>Max. 162</w:t>
            </w:r>
          </w:p>
        </w:tc>
        <w:tc>
          <w:tcPr>
            <w:tcW w:w="170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81E03F5" w14:textId="77777777" w:rsidR="005C18FE" w:rsidRPr="00294E47" w:rsidRDefault="005C18FE" w:rsidP="003D5D10">
            <w:pPr>
              <w:rPr>
                <w:sz w:val="15"/>
                <w:szCs w:val="15"/>
                <w:lang w:val="de-DE"/>
              </w:rPr>
            </w:pPr>
            <w:r w:rsidRPr="00294E47">
              <w:rPr>
                <w:sz w:val="15"/>
                <w:szCs w:val="15"/>
                <w:lang w:val="en-US"/>
              </w:rPr>
              <w:t>50-6-50-5-50-6-50</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28A739F" w14:textId="77777777" w:rsidR="005C18FE" w:rsidRPr="00294E47" w:rsidRDefault="005C18FE" w:rsidP="003D5D10">
            <w:pPr>
              <w:rPr>
                <w:sz w:val="15"/>
                <w:szCs w:val="15"/>
                <w:lang w:val="de-DE"/>
              </w:rPr>
            </w:pPr>
            <w:r w:rsidRPr="00294E47">
              <w:rPr>
                <w:sz w:val="15"/>
                <w:szCs w:val="15"/>
              </w:rPr>
              <w:t>Max. 217</w:t>
            </w:r>
          </w:p>
        </w:tc>
      </w:tr>
      <w:tr w:rsidR="005C18FE" w:rsidRPr="00294E47" w14:paraId="5E161469" w14:textId="77777777" w:rsidTr="003D5D10">
        <w:tc>
          <w:tcPr>
            <w:tcW w:w="126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70E7FAD" w14:textId="77777777" w:rsidR="005C18FE" w:rsidRPr="00294E47" w:rsidRDefault="005C18FE" w:rsidP="003D5D10">
            <w:pPr>
              <w:rPr>
                <w:sz w:val="15"/>
                <w:szCs w:val="15"/>
                <w:lang w:val="de-DE"/>
              </w:rPr>
            </w:pPr>
            <w:r w:rsidRPr="00294E47">
              <w:rPr>
                <w:sz w:val="15"/>
                <w:szCs w:val="15"/>
              </w:rPr>
              <w:t>Alt. 1 60KHz</w:t>
            </w:r>
          </w:p>
        </w:tc>
        <w:tc>
          <w:tcPr>
            <w:tcW w:w="99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44FC7F" w14:textId="77777777" w:rsidR="005C18FE" w:rsidRPr="00294E47" w:rsidRDefault="005C18FE" w:rsidP="003D5D10">
            <w:pPr>
              <w:rPr>
                <w:sz w:val="15"/>
                <w:szCs w:val="15"/>
                <w:lang w:val="de-DE"/>
              </w:rPr>
            </w:pPr>
            <w:r w:rsidRPr="00294E47">
              <w:rPr>
                <w:sz w:val="15"/>
                <w:szCs w:val="15"/>
              </w:rPr>
              <w:t>24</w:t>
            </w:r>
          </w:p>
        </w:tc>
        <w:tc>
          <w:tcPr>
            <w:tcW w:w="99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B975627" w14:textId="77777777" w:rsidR="005C18FE" w:rsidRPr="00294E47" w:rsidRDefault="005C18FE" w:rsidP="003D5D10">
            <w:pPr>
              <w:rPr>
                <w:sz w:val="15"/>
                <w:szCs w:val="15"/>
                <w:lang w:val="de-DE"/>
              </w:rPr>
            </w:pPr>
            <w:r w:rsidRPr="00294E47">
              <w:rPr>
                <w:sz w:val="15"/>
                <w:szCs w:val="15"/>
              </w:rPr>
              <w:t>[23-5-23]</w:t>
            </w:r>
          </w:p>
        </w:tc>
        <w:tc>
          <w:tcPr>
            <w:tcW w:w="99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7D0CA9F" w14:textId="77777777" w:rsidR="005C18FE" w:rsidRPr="00294E47" w:rsidRDefault="005C18FE" w:rsidP="003D5D10">
            <w:pPr>
              <w:rPr>
                <w:sz w:val="15"/>
                <w:szCs w:val="15"/>
                <w:lang w:val="de-DE"/>
              </w:rPr>
            </w:pPr>
            <w:r w:rsidRPr="00294E47">
              <w:rPr>
                <w:sz w:val="15"/>
                <w:szCs w:val="15"/>
              </w:rPr>
              <w:t>Max. 51</w:t>
            </w:r>
          </w:p>
        </w:tc>
        <w:tc>
          <w:tcPr>
            <w:tcW w:w="14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FF9EEEF" w14:textId="77777777" w:rsidR="005C18FE" w:rsidRPr="00294E47" w:rsidRDefault="005C18FE" w:rsidP="003D5D10">
            <w:pPr>
              <w:rPr>
                <w:sz w:val="15"/>
                <w:szCs w:val="15"/>
                <w:lang w:val="de-DE"/>
              </w:rPr>
            </w:pPr>
            <w:r w:rsidRPr="00294E47">
              <w:rPr>
                <w:sz w:val="15"/>
                <w:szCs w:val="15"/>
              </w:rPr>
              <w:t>[23-5-23-5-23]</w:t>
            </w:r>
          </w:p>
        </w:tc>
        <w:tc>
          <w:tcPr>
            <w:tcW w:w="113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2501100" w14:textId="77777777" w:rsidR="005C18FE" w:rsidRPr="00294E47" w:rsidRDefault="005C18FE" w:rsidP="003D5D10">
            <w:pPr>
              <w:rPr>
                <w:sz w:val="15"/>
                <w:szCs w:val="15"/>
                <w:lang w:val="de-DE"/>
              </w:rPr>
            </w:pPr>
            <w:r w:rsidRPr="00294E47">
              <w:rPr>
                <w:sz w:val="15"/>
                <w:szCs w:val="15"/>
              </w:rPr>
              <w:t>Max. 79</w:t>
            </w:r>
          </w:p>
        </w:tc>
        <w:tc>
          <w:tcPr>
            <w:tcW w:w="170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4A92676" w14:textId="77777777" w:rsidR="005C18FE" w:rsidRPr="00294E47" w:rsidRDefault="005C18FE" w:rsidP="003D5D10">
            <w:pPr>
              <w:rPr>
                <w:sz w:val="15"/>
                <w:szCs w:val="15"/>
                <w:lang w:val="de-DE"/>
              </w:rPr>
            </w:pPr>
            <w:r w:rsidRPr="00294E47">
              <w:rPr>
                <w:sz w:val="15"/>
                <w:szCs w:val="15"/>
              </w:rPr>
              <w:t>[23-5-23-5-23-5-23]</w:t>
            </w:r>
          </w:p>
        </w:tc>
        <w:tc>
          <w:tcPr>
            <w:tcW w:w="99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8354146" w14:textId="77777777" w:rsidR="005C18FE" w:rsidRPr="00294E47" w:rsidRDefault="005C18FE" w:rsidP="003D5D10">
            <w:pPr>
              <w:rPr>
                <w:sz w:val="15"/>
                <w:szCs w:val="15"/>
                <w:lang w:val="de-DE"/>
              </w:rPr>
            </w:pPr>
            <w:r w:rsidRPr="00294E47">
              <w:rPr>
                <w:sz w:val="15"/>
                <w:szCs w:val="15"/>
              </w:rPr>
              <w:t>Max. 107</w:t>
            </w:r>
          </w:p>
        </w:tc>
      </w:tr>
      <w:tr w:rsidR="005C18FE" w:rsidRPr="00294E47" w14:paraId="2B790E1A" w14:textId="77777777" w:rsidTr="003D5D10">
        <w:tc>
          <w:tcPr>
            <w:tcW w:w="12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019F543" w14:textId="77777777" w:rsidR="005C18FE" w:rsidRPr="00294E47" w:rsidRDefault="005C18FE" w:rsidP="003D5D10">
            <w:pPr>
              <w:rPr>
                <w:sz w:val="15"/>
                <w:szCs w:val="15"/>
                <w:lang w:val="de-DE"/>
              </w:rPr>
            </w:pPr>
            <w:r w:rsidRPr="00294E47">
              <w:rPr>
                <w:sz w:val="15"/>
                <w:szCs w:val="15"/>
              </w:rPr>
              <w:t>Alt. 2 60KHz</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EE2BB25" w14:textId="77777777" w:rsidR="005C18FE" w:rsidRPr="00294E47" w:rsidRDefault="005C18FE" w:rsidP="003D5D10">
            <w:pPr>
              <w:rPr>
                <w:sz w:val="15"/>
                <w:szCs w:val="15"/>
                <w:lang w:val="de-DE"/>
              </w:rPr>
            </w:pPr>
            <w:r w:rsidRPr="00294E47">
              <w:rPr>
                <w:sz w:val="15"/>
                <w:szCs w:val="15"/>
              </w:rPr>
              <w:t>[25]</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B324FEF" w14:textId="77777777" w:rsidR="005C18FE" w:rsidRPr="00294E47" w:rsidRDefault="005C18FE" w:rsidP="003D5D10">
            <w:pPr>
              <w:rPr>
                <w:sz w:val="15"/>
                <w:szCs w:val="15"/>
                <w:lang w:val="de-DE"/>
              </w:rPr>
            </w:pPr>
            <w:r w:rsidRPr="00294E47">
              <w:rPr>
                <w:sz w:val="15"/>
                <w:szCs w:val="15"/>
              </w:rPr>
              <w:t>[24-3-24]</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4316755" w14:textId="77777777" w:rsidR="005C18FE" w:rsidRPr="00294E47" w:rsidRDefault="005C18FE" w:rsidP="003D5D10">
            <w:pPr>
              <w:rPr>
                <w:sz w:val="15"/>
                <w:szCs w:val="15"/>
                <w:lang w:val="de-DE"/>
              </w:rPr>
            </w:pPr>
            <w:r w:rsidRPr="00294E47">
              <w:rPr>
                <w:sz w:val="15"/>
                <w:szCs w:val="15"/>
              </w:rPr>
              <w:t>Max. 51</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655E3BE" w14:textId="77777777" w:rsidR="005C18FE" w:rsidRPr="00294E47" w:rsidRDefault="005C18FE" w:rsidP="003D5D10">
            <w:pPr>
              <w:rPr>
                <w:sz w:val="15"/>
                <w:szCs w:val="15"/>
                <w:lang w:val="de-DE"/>
              </w:rPr>
            </w:pPr>
            <w:r w:rsidRPr="00294E47">
              <w:rPr>
                <w:sz w:val="15"/>
                <w:szCs w:val="15"/>
              </w:rPr>
              <w:t>[24-3-25-3-24]</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80EF53F" w14:textId="77777777" w:rsidR="005C18FE" w:rsidRPr="00294E47" w:rsidRDefault="005C18FE" w:rsidP="003D5D10">
            <w:pPr>
              <w:rPr>
                <w:sz w:val="15"/>
                <w:szCs w:val="15"/>
                <w:lang w:val="de-DE"/>
              </w:rPr>
            </w:pPr>
            <w:r w:rsidRPr="00294E47">
              <w:rPr>
                <w:sz w:val="15"/>
                <w:szCs w:val="15"/>
              </w:rPr>
              <w:t>Max. 79</w:t>
            </w:r>
          </w:p>
        </w:tc>
        <w:tc>
          <w:tcPr>
            <w:tcW w:w="170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0E34A3A" w14:textId="77777777" w:rsidR="005C18FE" w:rsidRPr="00294E47" w:rsidRDefault="005C18FE" w:rsidP="003D5D10">
            <w:pPr>
              <w:rPr>
                <w:sz w:val="15"/>
                <w:szCs w:val="15"/>
                <w:lang w:val="de-DE"/>
              </w:rPr>
            </w:pPr>
            <w:r w:rsidRPr="00294E47">
              <w:rPr>
                <w:sz w:val="15"/>
                <w:szCs w:val="15"/>
              </w:rPr>
              <w:t>[24-4-24-3-24-4-24]</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AA372D4" w14:textId="77777777" w:rsidR="005C18FE" w:rsidRPr="00294E47" w:rsidRDefault="005C18FE" w:rsidP="003D5D10">
            <w:pPr>
              <w:rPr>
                <w:sz w:val="15"/>
                <w:szCs w:val="15"/>
                <w:lang w:val="de-DE"/>
              </w:rPr>
            </w:pPr>
            <w:r w:rsidRPr="00294E47">
              <w:rPr>
                <w:sz w:val="15"/>
                <w:szCs w:val="15"/>
              </w:rPr>
              <w:t>Max. 107</w:t>
            </w:r>
          </w:p>
        </w:tc>
      </w:tr>
    </w:tbl>
    <w:p w14:paraId="5E1EC22D" w14:textId="77777777" w:rsidR="005C18FE" w:rsidRDefault="005C18FE" w:rsidP="005C18FE"/>
    <w:p w14:paraId="5D0C242B" w14:textId="77777777" w:rsidR="005C18FE" w:rsidRPr="00A826A1" w:rsidRDefault="005C18FE" w:rsidP="005C18FE">
      <w:r>
        <w:t>Referring specifically to 60kHz SCS, there are two alternatives for intra-carrier guard bands and number of usable of RBs. Alternative 1 is based on legacy 24 RBs for 20MHz channel and uses 5 RBs for in-carrier guard band. Alternative 2, in turn, exploits the fact that RAN WG4 wants to increase spectral utilization for 60kHz SCS and considers 25 RBs for 20MHz channel. As the outcome, only 3 RBs are reserved for in-carrier guard band.</w:t>
      </w:r>
    </w:p>
    <w:p w14:paraId="35D46E12" w14:textId="77777777" w:rsidR="005C18FE" w:rsidRDefault="005C18FE" w:rsidP="005C18FE">
      <w:r>
        <w:lastRenderedPageBreak/>
        <w:t>During the previous meetings, the following options were identified on how to proceed:</w:t>
      </w:r>
    </w:p>
    <w:p w14:paraId="318F8A52" w14:textId="77777777" w:rsidR="005C18FE" w:rsidRDefault="005C18FE" w:rsidP="005C18FE">
      <w:pPr>
        <w:pStyle w:val="B1"/>
      </w:pPr>
      <w:r>
        <w:t>a)</w:t>
      </w:r>
      <w:r>
        <w:tab/>
        <w:t>adopt only alternative 1;</w:t>
      </w:r>
    </w:p>
    <w:p w14:paraId="6ABA4733" w14:textId="77777777" w:rsidR="005C18FE" w:rsidRDefault="005C18FE" w:rsidP="005C18FE">
      <w:pPr>
        <w:pStyle w:val="B1"/>
      </w:pPr>
      <w:r>
        <w:t>b)</w:t>
      </w:r>
      <w:r>
        <w:tab/>
        <w:t>adopt alternative 1 as a baseline, and alternative 2 is an optional feature when a UE supports 25 RB for 60kHz SCS;</w:t>
      </w:r>
    </w:p>
    <w:p w14:paraId="074A6073" w14:textId="77777777" w:rsidR="005C18FE" w:rsidRDefault="005C18FE" w:rsidP="005C18FE">
      <w:pPr>
        <w:pStyle w:val="B1"/>
      </w:pPr>
      <w:r>
        <w:t>c)</w:t>
      </w:r>
      <w:r>
        <w:tab/>
        <w:t>adopt only alternative 2;</w:t>
      </w:r>
    </w:p>
    <w:p w14:paraId="4B62C4FD" w14:textId="77777777" w:rsidR="005C18FE" w:rsidRDefault="005C18FE" w:rsidP="005C18FE">
      <w:r>
        <w:t>Referring to the aforementioned options, it is worth noting that option c) cannot be accepted for the simple reason that RAN WG4 has not decided that 25 RB for the 20MHz channel at 60kHz SCS is the only available solution. In fact, it would be more than logical to assume that if a UE supports 60kHz SCS, then it would be supported for a number of different bands, not only for band n46. And thus, a UE will anyway have to support 24 RB for 60kHz SCS, implementation of which can be reused later also for band n46. From that perspective RAN WG4 can consider further either option a) or b), whereupon in case of option b) alternative 2 would be feasible only if a UE supports 25 RBs.</w:t>
      </w:r>
    </w:p>
    <w:p w14:paraId="272BF401" w14:textId="77777777" w:rsidR="005C18FE" w:rsidRDefault="005C18FE" w:rsidP="005C18FE">
      <w:r>
        <w:t xml:space="preserve">Furthermore, while comparing alternative 1 and 2, it is clear that they are identical from the viewpoint of usable RBs for NR-U wideband operation: both alternatives have 51, 79, and 107 RBs for 40, 60, and 80MHz channels, respectively. In other words, if there are adjacent sub-bands in which the LBT procedure succeed, then both alternatives will yield same spectral utilisation. The only difference between the alternatives is only when only one LBT sub-band succeeds, for which alternative 2 has 1 RB more; and it would make a noticeable difference only with a large channel requiring a UE to support transmission mode 3. However, if NR-U is activated in a heavily loaded environment where the LBT procedure does not usually succeed for adjacent sub-bands, then the whole NR-U wideband operation would have lower spectral utilisation comparing to standalone 20MHz carriers. In other words, it is not even clear whether alternative 2 have any noticeable benefits, but it will require additional implementation and testing efforts.   </w:t>
      </w:r>
    </w:p>
    <w:p w14:paraId="5C3C98E3" w14:textId="1C627273" w:rsidR="005C18FE" w:rsidRDefault="005C18FE" w:rsidP="005C18FE">
      <w:pPr>
        <w:pStyle w:val="Proposal"/>
      </w:pPr>
      <w:bookmarkStart w:id="2" w:name="_Toc37012403"/>
      <w:bookmarkStart w:id="3" w:name="_Toc37100065"/>
      <w:bookmarkStart w:id="4" w:name="_Toc37101494"/>
      <w:bookmarkStart w:id="5" w:name="_Toc47700987"/>
      <w:bookmarkStart w:id="6" w:name="_Toc54183609"/>
      <w:r w:rsidRPr="005F5987">
        <w:t>Proposal:</w:t>
      </w:r>
      <w:r w:rsidRPr="005F5987">
        <w:tab/>
      </w:r>
      <w:r>
        <w:t>For 60kHz SCS, adopt alternative 1 for intra-carrier guard bands (i.e. 5 RBs for in-carrier guard band with 23-5-23 pattern).</w:t>
      </w:r>
      <w:bookmarkEnd w:id="2"/>
      <w:bookmarkEnd w:id="3"/>
      <w:bookmarkEnd w:id="4"/>
      <w:bookmarkEnd w:id="5"/>
      <w:bookmarkEnd w:id="6"/>
      <w:r>
        <w:t xml:space="preserve"> </w:t>
      </w:r>
    </w:p>
    <w:p w14:paraId="1BC22418" w14:textId="77777777" w:rsidR="005C18FE" w:rsidRDefault="005C18FE" w:rsidP="005C18FE">
      <w:pPr>
        <w:pStyle w:val="Proposal"/>
      </w:pPr>
    </w:p>
    <w:p w14:paraId="1FC4FB21" w14:textId="01EF6837" w:rsidR="00D56A52" w:rsidRDefault="00D56A52" w:rsidP="005C18FE">
      <w:pPr>
        <w:pStyle w:val="Heading1"/>
      </w:pPr>
    </w:p>
    <w:p w14:paraId="34C99636" w14:textId="77777777" w:rsidR="008E7986" w:rsidRDefault="008E7986" w:rsidP="008E7986">
      <w:pPr>
        <w:pStyle w:val="Heading1"/>
      </w:pPr>
      <w:r>
        <w:t>3</w:t>
      </w:r>
      <w:r>
        <w:tab/>
        <w:t>Conclusions</w:t>
      </w:r>
    </w:p>
    <w:p w14:paraId="001A58A1" w14:textId="66EDACC6" w:rsidR="00E72324" w:rsidRDefault="00515AE4" w:rsidP="00E72324">
      <w:r>
        <w:t>In this discussion paper we have presented our further considerations for the NR-U wideband operation and, more precisely, in-carrier guard band</w:t>
      </w:r>
      <w:r w:rsidR="00231873">
        <w:t>s for 60kHz SCS</w:t>
      </w:r>
      <w:r w:rsidR="00E72324">
        <w:t>.</w:t>
      </w:r>
      <w:r>
        <w:t xml:space="preserve"> </w:t>
      </w:r>
      <w:r w:rsidR="00231873">
        <w:t>Even though RAN WG4 has identified two potential alternatives – based on 24 and 25 RBs – our view is that alternative 2, which is based on 25 RBs, does not bring any additional performance benefits, but will just introduce more implementation and testing efforts</w:t>
      </w:r>
      <w:r>
        <w:t>.</w:t>
      </w:r>
    </w:p>
    <w:p w14:paraId="4A637688" w14:textId="77777777" w:rsidR="005C18FE" w:rsidRDefault="0062595A">
      <w:pPr>
        <w:pStyle w:val="TOC1"/>
        <w:rPr>
          <w:rFonts w:asciiTheme="minorHAnsi" w:eastAsiaTheme="minorEastAsia" w:hAnsiTheme="minorHAnsi" w:cstheme="minorBidi"/>
          <w:b w:val="0"/>
          <w:bCs w:val="0"/>
          <w:noProof/>
          <w:sz w:val="24"/>
          <w:szCs w:val="24"/>
          <w:lang w:val="de-DE" w:eastAsia="ko-KR"/>
        </w:rPr>
      </w:pPr>
      <w:r>
        <w:rPr>
          <w:b w:val="0"/>
          <w:bCs w:val="0"/>
        </w:rPr>
        <w:fldChar w:fldCharType="begin"/>
      </w:r>
      <w:r>
        <w:rPr>
          <w:b w:val="0"/>
          <w:bCs w:val="0"/>
        </w:rPr>
        <w:instrText xml:space="preserve"> TOC \n \t "Proposal,1" </w:instrText>
      </w:r>
      <w:r>
        <w:rPr>
          <w:b w:val="0"/>
          <w:bCs w:val="0"/>
        </w:rPr>
        <w:fldChar w:fldCharType="separate"/>
      </w:r>
      <w:r w:rsidR="005C18FE">
        <w:rPr>
          <w:noProof/>
        </w:rPr>
        <w:t>Proposal:</w:t>
      </w:r>
      <w:r w:rsidR="005C18FE">
        <w:rPr>
          <w:rFonts w:asciiTheme="minorHAnsi" w:eastAsiaTheme="minorEastAsia" w:hAnsiTheme="minorHAnsi" w:cstheme="minorBidi"/>
          <w:b w:val="0"/>
          <w:bCs w:val="0"/>
          <w:noProof/>
          <w:sz w:val="24"/>
          <w:szCs w:val="24"/>
          <w:lang w:val="de-DE" w:eastAsia="ko-KR"/>
        </w:rPr>
        <w:tab/>
      </w:r>
      <w:r w:rsidR="005C18FE">
        <w:rPr>
          <w:noProof/>
        </w:rPr>
        <w:t>For 60kHz SCS, adopt alternative 1 for intra-carrier guard bands (i.e. 5 RBs for in-carrier guard band with 23-5-23 pattern).</w:t>
      </w:r>
    </w:p>
    <w:p w14:paraId="05CC6F0A" w14:textId="64C71DF7" w:rsidR="005E69AE" w:rsidRDefault="0062595A" w:rsidP="009F6A53">
      <w:r>
        <w:rPr>
          <w:b/>
          <w:bCs/>
        </w:rPr>
        <w:fldChar w:fldCharType="end"/>
      </w:r>
    </w:p>
    <w:p w14:paraId="4D133CD8" w14:textId="09FDFF7E" w:rsidR="00276EE4" w:rsidRPr="003A0483" w:rsidRDefault="005E69AE" w:rsidP="0034070F">
      <w:pPr>
        <w:pStyle w:val="Heading1"/>
      </w:pPr>
      <w:r>
        <w:t>4</w:t>
      </w:r>
      <w:r>
        <w:tab/>
        <w:t>References</w:t>
      </w:r>
    </w:p>
    <w:p w14:paraId="02656AEC" w14:textId="45D56F69" w:rsidR="005E69AE" w:rsidRDefault="00DE7963" w:rsidP="00276EE4">
      <w:pPr>
        <w:pStyle w:val="EX"/>
      </w:pPr>
      <w:bookmarkStart w:id="7" w:name="_Ref13820109"/>
      <w:bookmarkStart w:id="8" w:name="_Ref37077689"/>
      <w:r w:rsidRPr="00DE7963">
        <w:t>R4-1916160</w:t>
      </w:r>
      <w:r w:rsidR="00667164">
        <w:t>, "</w:t>
      </w:r>
      <w:r w:rsidRPr="00DE7963">
        <w:t xml:space="preserve">WF on </w:t>
      </w:r>
      <w:r>
        <w:t>g</w:t>
      </w:r>
      <w:r w:rsidRPr="00DE7963">
        <w:t>uard</w:t>
      </w:r>
      <w:r>
        <w:t xml:space="preserve"> </w:t>
      </w:r>
      <w:r w:rsidRPr="00DE7963">
        <w:t>bands for NR-U</w:t>
      </w:r>
      <w:r w:rsidR="00667164">
        <w:t xml:space="preserve">", </w:t>
      </w:r>
      <w:bookmarkEnd w:id="7"/>
      <w:r>
        <w:t>Nokia</w:t>
      </w:r>
      <w:bookmarkEnd w:id="8"/>
    </w:p>
    <w:p w14:paraId="6FFB5326" w14:textId="322B6161" w:rsidR="00745D32" w:rsidRPr="004D3578" w:rsidRDefault="00745D32" w:rsidP="00276EE4">
      <w:pPr>
        <w:pStyle w:val="EX"/>
      </w:pPr>
      <w:bookmarkStart w:id="9" w:name="_Ref37266997"/>
      <w:r w:rsidRPr="00745D32">
        <w:t>R4-2000967</w:t>
      </w:r>
      <w:r>
        <w:t>, "</w:t>
      </w:r>
      <w:r w:rsidRPr="00745D32">
        <w:t>NR-U Spectral Utilization and Wideband Operation</w:t>
      </w:r>
      <w:r>
        <w:t xml:space="preserve">", </w:t>
      </w:r>
      <w:r w:rsidRPr="00745D32">
        <w:t>Qualcomm Incorporated</w:t>
      </w:r>
      <w:bookmarkEnd w:id="9"/>
    </w:p>
    <w:bookmarkEnd w:id="0"/>
    <w:p w14:paraId="2C7BC95E" w14:textId="77777777" w:rsidR="00080512" w:rsidRDefault="00080512"/>
    <w:sectPr w:rsidR="0008051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6B2FB" w14:textId="77777777" w:rsidR="00434BC2" w:rsidRDefault="00434BC2">
      <w:r>
        <w:separator/>
      </w:r>
    </w:p>
  </w:endnote>
  <w:endnote w:type="continuationSeparator" w:id="0">
    <w:p w14:paraId="4195841D" w14:textId="77777777" w:rsidR="00434BC2" w:rsidRDefault="00434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9E8E9" w14:textId="77777777" w:rsidR="00434BC2" w:rsidRDefault="00434BC2">
      <w:r>
        <w:separator/>
      </w:r>
    </w:p>
  </w:footnote>
  <w:footnote w:type="continuationSeparator" w:id="0">
    <w:p w14:paraId="0C2658DA" w14:textId="77777777" w:rsidR="00434BC2" w:rsidRDefault="00434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D52"/>
    <w:rsid w:val="00031ACB"/>
    <w:rsid w:val="00033397"/>
    <w:rsid w:val="00040095"/>
    <w:rsid w:val="00051834"/>
    <w:rsid w:val="00054A22"/>
    <w:rsid w:val="00062023"/>
    <w:rsid w:val="000655A6"/>
    <w:rsid w:val="0007374F"/>
    <w:rsid w:val="000741FE"/>
    <w:rsid w:val="00075997"/>
    <w:rsid w:val="00080512"/>
    <w:rsid w:val="00087C63"/>
    <w:rsid w:val="000A365D"/>
    <w:rsid w:val="000A68F3"/>
    <w:rsid w:val="000B1FA3"/>
    <w:rsid w:val="000C47C3"/>
    <w:rsid w:val="000C7305"/>
    <w:rsid w:val="000D58AB"/>
    <w:rsid w:val="000E4B59"/>
    <w:rsid w:val="001018E4"/>
    <w:rsid w:val="00104BC6"/>
    <w:rsid w:val="00114E2C"/>
    <w:rsid w:val="001247AA"/>
    <w:rsid w:val="001265D9"/>
    <w:rsid w:val="00126CA9"/>
    <w:rsid w:val="001300D2"/>
    <w:rsid w:val="00133525"/>
    <w:rsid w:val="00164AF9"/>
    <w:rsid w:val="00165EE6"/>
    <w:rsid w:val="00166B0E"/>
    <w:rsid w:val="001729FA"/>
    <w:rsid w:val="00182CE6"/>
    <w:rsid w:val="00187D99"/>
    <w:rsid w:val="001A4C42"/>
    <w:rsid w:val="001C21C3"/>
    <w:rsid w:val="001D02C2"/>
    <w:rsid w:val="001E4F49"/>
    <w:rsid w:val="001F0C1D"/>
    <w:rsid w:val="001F1132"/>
    <w:rsid w:val="001F168B"/>
    <w:rsid w:val="001F1EBD"/>
    <w:rsid w:val="00212BAE"/>
    <w:rsid w:val="00231873"/>
    <w:rsid w:val="002347A2"/>
    <w:rsid w:val="002427D9"/>
    <w:rsid w:val="00247926"/>
    <w:rsid w:val="002675F0"/>
    <w:rsid w:val="00276EE4"/>
    <w:rsid w:val="00294E47"/>
    <w:rsid w:val="002A52AA"/>
    <w:rsid w:val="002B6339"/>
    <w:rsid w:val="002E00EE"/>
    <w:rsid w:val="002E555B"/>
    <w:rsid w:val="00314FF2"/>
    <w:rsid w:val="003172DC"/>
    <w:rsid w:val="00330A27"/>
    <w:rsid w:val="00331EE3"/>
    <w:rsid w:val="0034052F"/>
    <w:rsid w:val="0034070F"/>
    <w:rsid w:val="0035462D"/>
    <w:rsid w:val="003765B8"/>
    <w:rsid w:val="003A0483"/>
    <w:rsid w:val="003C3971"/>
    <w:rsid w:val="003E0646"/>
    <w:rsid w:val="003E2F3F"/>
    <w:rsid w:val="003E7753"/>
    <w:rsid w:val="00405DE0"/>
    <w:rsid w:val="0040718D"/>
    <w:rsid w:val="00423334"/>
    <w:rsid w:val="00425DC6"/>
    <w:rsid w:val="004345EC"/>
    <w:rsid w:val="00434BC2"/>
    <w:rsid w:val="004516C7"/>
    <w:rsid w:val="004826A9"/>
    <w:rsid w:val="00494877"/>
    <w:rsid w:val="004C1601"/>
    <w:rsid w:val="004D3578"/>
    <w:rsid w:val="004E213A"/>
    <w:rsid w:val="004F0988"/>
    <w:rsid w:val="004F2142"/>
    <w:rsid w:val="004F3340"/>
    <w:rsid w:val="004F3E3D"/>
    <w:rsid w:val="00515AE4"/>
    <w:rsid w:val="00522A94"/>
    <w:rsid w:val="0053388B"/>
    <w:rsid w:val="00535773"/>
    <w:rsid w:val="00543E6C"/>
    <w:rsid w:val="005441F6"/>
    <w:rsid w:val="005619F8"/>
    <w:rsid w:val="0056236F"/>
    <w:rsid w:val="00565087"/>
    <w:rsid w:val="00572E14"/>
    <w:rsid w:val="00592192"/>
    <w:rsid w:val="005973BE"/>
    <w:rsid w:val="005A093B"/>
    <w:rsid w:val="005A3830"/>
    <w:rsid w:val="005A5986"/>
    <w:rsid w:val="005C18FE"/>
    <w:rsid w:val="005D1F6E"/>
    <w:rsid w:val="005D2E01"/>
    <w:rsid w:val="005D4385"/>
    <w:rsid w:val="005D7526"/>
    <w:rsid w:val="005E69AE"/>
    <w:rsid w:val="005F529C"/>
    <w:rsid w:val="005F5987"/>
    <w:rsid w:val="00602AEA"/>
    <w:rsid w:val="00607E3C"/>
    <w:rsid w:val="00614FDF"/>
    <w:rsid w:val="006206BE"/>
    <w:rsid w:val="00623A42"/>
    <w:rsid w:val="006246A7"/>
    <w:rsid w:val="0062595A"/>
    <w:rsid w:val="0063543D"/>
    <w:rsid w:val="00647114"/>
    <w:rsid w:val="00667164"/>
    <w:rsid w:val="006A323F"/>
    <w:rsid w:val="006A6BD0"/>
    <w:rsid w:val="006B30D0"/>
    <w:rsid w:val="006C3D95"/>
    <w:rsid w:val="006E3C1C"/>
    <w:rsid w:val="006E5C86"/>
    <w:rsid w:val="006F4767"/>
    <w:rsid w:val="00706528"/>
    <w:rsid w:val="007071A1"/>
    <w:rsid w:val="0071280F"/>
    <w:rsid w:val="00713C44"/>
    <w:rsid w:val="00734A5B"/>
    <w:rsid w:val="0074026F"/>
    <w:rsid w:val="007429F6"/>
    <w:rsid w:val="00744E76"/>
    <w:rsid w:val="00745D32"/>
    <w:rsid w:val="007469C7"/>
    <w:rsid w:val="00752198"/>
    <w:rsid w:val="00752CCE"/>
    <w:rsid w:val="00753881"/>
    <w:rsid w:val="00756E85"/>
    <w:rsid w:val="00774DA4"/>
    <w:rsid w:val="00781F0F"/>
    <w:rsid w:val="00782EF3"/>
    <w:rsid w:val="007933B2"/>
    <w:rsid w:val="00793DF9"/>
    <w:rsid w:val="00795206"/>
    <w:rsid w:val="007B600E"/>
    <w:rsid w:val="007F0F4A"/>
    <w:rsid w:val="0080104E"/>
    <w:rsid w:val="008028A4"/>
    <w:rsid w:val="00803BF8"/>
    <w:rsid w:val="00815191"/>
    <w:rsid w:val="00820B25"/>
    <w:rsid w:val="0082139C"/>
    <w:rsid w:val="00830747"/>
    <w:rsid w:val="00855D88"/>
    <w:rsid w:val="008768CA"/>
    <w:rsid w:val="00887CC4"/>
    <w:rsid w:val="008A00F6"/>
    <w:rsid w:val="008B1DED"/>
    <w:rsid w:val="008C384C"/>
    <w:rsid w:val="008E3F25"/>
    <w:rsid w:val="008E7986"/>
    <w:rsid w:val="008E7A16"/>
    <w:rsid w:val="0090271F"/>
    <w:rsid w:val="00902E23"/>
    <w:rsid w:val="009114D7"/>
    <w:rsid w:val="0091348E"/>
    <w:rsid w:val="00917CCB"/>
    <w:rsid w:val="00942EC2"/>
    <w:rsid w:val="00997130"/>
    <w:rsid w:val="00997C58"/>
    <w:rsid w:val="009B2322"/>
    <w:rsid w:val="009F0E8D"/>
    <w:rsid w:val="009F37B7"/>
    <w:rsid w:val="009F5E43"/>
    <w:rsid w:val="009F6A53"/>
    <w:rsid w:val="00A10F02"/>
    <w:rsid w:val="00A164B4"/>
    <w:rsid w:val="00A17802"/>
    <w:rsid w:val="00A26956"/>
    <w:rsid w:val="00A33CCA"/>
    <w:rsid w:val="00A53724"/>
    <w:rsid w:val="00A67699"/>
    <w:rsid w:val="00A73129"/>
    <w:rsid w:val="00A817A7"/>
    <w:rsid w:val="00A82346"/>
    <w:rsid w:val="00A826A1"/>
    <w:rsid w:val="00A92BA1"/>
    <w:rsid w:val="00AC6BC6"/>
    <w:rsid w:val="00AD084F"/>
    <w:rsid w:val="00AE3797"/>
    <w:rsid w:val="00AF5FF7"/>
    <w:rsid w:val="00B132B8"/>
    <w:rsid w:val="00B15449"/>
    <w:rsid w:val="00B2481F"/>
    <w:rsid w:val="00B55C02"/>
    <w:rsid w:val="00B76B17"/>
    <w:rsid w:val="00B93086"/>
    <w:rsid w:val="00BA19ED"/>
    <w:rsid w:val="00BA300B"/>
    <w:rsid w:val="00BA4B8D"/>
    <w:rsid w:val="00BC0F7D"/>
    <w:rsid w:val="00BC4416"/>
    <w:rsid w:val="00BD658E"/>
    <w:rsid w:val="00BE3255"/>
    <w:rsid w:val="00BF128E"/>
    <w:rsid w:val="00C07926"/>
    <w:rsid w:val="00C1496A"/>
    <w:rsid w:val="00C33079"/>
    <w:rsid w:val="00C43826"/>
    <w:rsid w:val="00C45231"/>
    <w:rsid w:val="00C57F61"/>
    <w:rsid w:val="00C65899"/>
    <w:rsid w:val="00C72833"/>
    <w:rsid w:val="00C74454"/>
    <w:rsid w:val="00C80F1D"/>
    <w:rsid w:val="00C93F40"/>
    <w:rsid w:val="00CA3D0C"/>
    <w:rsid w:val="00CB76BF"/>
    <w:rsid w:val="00CF20E3"/>
    <w:rsid w:val="00D309CC"/>
    <w:rsid w:val="00D42704"/>
    <w:rsid w:val="00D46431"/>
    <w:rsid w:val="00D56A52"/>
    <w:rsid w:val="00D57972"/>
    <w:rsid w:val="00D675A9"/>
    <w:rsid w:val="00D738D6"/>
    <w:rsid w:val="00D755EB"/>
    <w:rsid w:val="00D87E00"/>
    <w:rsid w:val="00D90D8F"/>
    <w:rsid w:val="00D9134D"/>
    <w:rsid w:val="00D92ACE"/>
    <w:rsid w:val="00DA7A03"/>
    <w:rsid w:val="00DB1818"/>
    <w:rsid w:val="00DB7CB6"/>
    <w:rsid w:val="00DC309B"/>
    <w:rsid w:val="00DC4DA2"/>
    <w:rsid w:val="00DD275E"/>
    <w:rsid w:val="00DD4C17"/>
    <w:rsid w:val="00DE7963"/>
    <w:rsid w:val="00DE7EB0"/>
    <w:rsid w:val="00DF2B1F"/>
    <w:rsid w:val="00DF6189"/>
    <w:rsid w:val="00DF62CD"/>
    <w:rsid w:val="00E16509"/>
    <w:rsid w:val="00E44582"/>
    <w:rsid w:val="00E47D65"/>
    <w:rsid w:val="00E52814"/>
    <w:rsid w:val="00E72324"/>
    <w:rsid w:val="00E72ABE"/>
    <w:rsid w:val="00E77645"/>
    <w:rsid w:val="00EC2046"/>
    <w:rsid w:val="00EC4A25"/>
    <w:rsid w:val="00EE271A"/>
    <w:rsid w:val="00EE5AA7"/>
    <w:rsid w:val="00EE7E5C"/>
    <w:rsid w:val="00F01FD9"/>
    <w:rsid w:val="00F025A2"/>
    <w:rsid w:val="00F04712"/>
    <w:rsid w:val="00F11A80"/>
    <w:rsid w:val="00F21311"/>
    <w:rsid w:val="00F22EC7"/>
    <w:rsid w:val="00F325C8"/>
    <w:rsid w:val="00F4314B"/>
    <w:rsid w:val="00F62AEB"/>
    <w:rsid w:val="00F63457"/>
    <w:rsid w:val="00F653B8"/>
    <w:rsid w:val="00F70647"/>
    <w:rsid w:val="00F8674C"/>
    <w:rsid w:val="00F907DC"/>
    <w:rsid w:val="00FA1266"/>
    <w:rsid w:val="00FA63FF"/>
    <w:rsid w:val="00FC1192"/>
    <w:rsid w:val="00FE05D7"/>
    <w:rsid w:val="00FE447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469C7"/>
    <w:rPr>
      <w:rFonts w:ascii="Arial" w:hAnsi="Arial"/>
      <w:sz w:val="18"/>
      <w:lang w:eastAsia="en-US"/>
    </w:rPr>
  </w:style>
  <w:style w:type="character" w:customStyle="1" w:styleId="TAHCar">
    <w:name w:val="TAH Car"/>
    <w:link w:val="TAH"/>
    <w:qFormat/>
    <w:rsid w:val="007469C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333694">
      <w:bodyDiv w:val="1"/>
      <w:marLeft w:val="0"/>
      <w:marRight w:val="0"/>
      <w:marTop w:val="0"/>
      <w:marBottom w:val="0"/>
      <w:divBdr>
        <w:top w:val="none" w:sz="0" w:space="0" w:color="auto"/>
        <w:left w:val="none" w:sz="0" w:space="0" w:color="auto"/>
        <w:bottom w:val="none" w:sz="0" w:space="0" w:color="auto"/>
        <w:right w:val="none" w:sz="0" w:space="0" w:color="auto"/>
      </w:divBdr>
    </w:div>
    <w:div w:id="1043824593">
      <w:bodyDiv w:val="1"/>
      <w:marLeft w:val="0"/>
      <w:marRight w:val="0"/>
      <w:marTop w:val="0"/>
      <w:marBottom w:val="0"/>
      <w:divBdr>
        <w:top w:val="none" w:sz="0" w:space="0" w:color="auto"/>
        <w:left w:val="none" w:sz="0" w:space="0" w:color="auto"/>
        <w:bottom w:val="none" w:sz="0" w:space="0" w:color="auto"/>
        <w:right w:val="none" w:sz="0" w:space="0" w:color="auto"/>
      </w:divBdr>
    </w:div>
    <w:div w:id="1344817446">
      <w:bodyDiv w:val="1"/>
      <w:marLeft w:val="0"/>
      <w:marRight w:val="0"/>
      <w:marTop w:val="0"/>
      <w:marBottom w:val="0"/>
      <w:divBdr>
        <w:top w:val="none" w:sz="0" w:space="0" w:color="auto"/>
        <w:left w:val="none" w:sz="0" w:space="0" w:color="auto"/>
        <w:bottom w:val="none" w:sz="0" w:space="0" w:color="auto"/>
        <w:right w:val="none" w:sz="0" w:space="0" w:color="auto"/>
      </w:divBdr>
    </w:div>
    <w:div w:id="178554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903BB-A2F4-6B45-ABCF-E32CC9D02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2</Pages>
  <Words>861</Words>
  <Characters>4909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8</cp:revision>
  <cp:lastPrinted>2019-02-25T11:05:00Z</cp:lastPrinted>
  <dcterms:created xsi:type="dcterms:W3CDTF">2020-10-21T11:38:00Z</dcterms:created>
  <dcterms:modified xsi:type="dcterms:W3CDTF">2020-10-23T16:17:00Z</dcterms:modified>
  <cp:category/>
</cp:coreProperties>
</file>